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5928E" w14:textId="77777777" w:rsidR="00575E2F" w:rsidRDefault="00575E2F" w:rsidP="00575E2F">
      <w:pPr>
        <w:pStyle w:val="NoSpacing"/>
      </w:pPr>
      <w:r>
        <w:rPr>
          <w:u w:val="single"/>
        </w:rPr>
        <w:t>William BERNARD</w:t>
      </w:r>
      <w:r>
        <w:t xml:space="preserve">     </w:t>
      </w:r>
      <w:proofErr w:type="gramStart"/>
      <w:r>
        <w:t xml:space="preserve">   (</w:t>
      </w:r>
      <w:proofErr w:type="gramEnd"/>
      <w:r>
        <w:t>fl.1481)</w:t>
      </w:r>
    </w:p>
    <w:p w14:paraId="74E42F05" w14:textId="77777777" w:rsidR="00575E2F" w:rsidRDefault="00575E2F" w:rsidP="00575E2F">
      <w:pPr>
        <w:pStyle w:val="NoSpacing"/>
      </w:pPr>
      <w:r>
        <w:t>of Beverley. Acolyte.</w:t>
      </w:r>
    </w:p>
    <w:p w14:paraId="70ECC00F" w14:textId="77777777" w:rsidR="00575E2F" w:rsidRDefault="00575E2F" w:rsidP="00575E2F">
      <w:pPr>
        <w:pStyle w:val="NoSpacing"/>
      </w:pPr>
    </w:p>
    <w:p w14:paraId="4590F95C" w14:textId="77777777" w:rsidR="00575E2F" w:rsidRDefault="00575E2F" w:rsidP="00575E2F">
      <w:pPr>
        <w:pStyle w:val="NoSpacing"/>
      </w:pPr>
    </w:p>
    <w:p w14:paraId="65BB0647" w14:textId="77777777" w:rsidR="00575E2F" w:rsidRDefault="00575E2F" w:rsidP="00575E2F">
      <w:pPr>
        <w:pStyle w:val="NoSpacing"/>
      </w:pPr>
      <w:r>
        <w:t>18 Mar.1481</w:t>
      </w:r>
      <w:r>
        <w:tab/>
        <w:t>He was granted letters dimissory by Thomas Rotherham, Archbishop of</w:t>
      </w:r>
    </w:p>
    <w:p w14:paraId="52ECB30D" w14:textId="77777777" w:rsidR="00575E2F" w:rsidRDefault="00575E2F" w:rsidP="00575E2F">
      <w:pPr>
        <w:pStyle w:val="NoSpacing"/>
      </w:pPr>
      <w:r>
        <w:tab/>
      </w:r>
      <w:r>
        <w:tab/>
        <w:t>York(q.v.).</w:t>
      </w:r>
    </w:p>
    <w:p w14:paraId="5D9DCAB8" w14:textId="77777777" w:rsidR="00575E2F" w:rsidRDefault="00575E2F" w:rsidP="00575E2F">
      <w:pPr>
        <w:pStyle w:val="NoSpacing"/>
      </w:pPr>
      <w:r>
        <w:tab/>
      </w:r>
      <w:r>
        <w:tab/>
        <w:t>(“The Register of Thomas Rotherham, Archbishop of York 1480-1500</w:t>
      </w:r>
    </w:p>
    <w:p w14:paraId="0976DC40" w14:textId="77777777" w:rsidR="00575E2F" w:rsidRDefault="00575E2F" w:rsidP="00575E2F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 xml:space="preserve">, </w:t>
      </w:r>
      <w:proofErr w:type="spellStart"/>
      <w:r>
        <w:t>pub.The</w:t>
      </w:r>
      <w:proofErr w:type="spellEnd"/>
      <w:r>
        <w:t xml:space="preserve"> Canterbury and York Society, 1974, pp.5-6)</w:t>
      </w:r>
    </w:p>
    <w:p w14:paraId="2FEC29D7" w14:textId="77777777" w:rsidR="00575E2F" w:rsidRDefault="00575E2F" w:rsidP="00575E2F">
      <w:pPr>
        <w:pStyle w:val="NoSpacing"/>
      </w:pPr>
    </w:p>
    <w:p w14:paraId="120DE57D" w14:textId="77777777" w:rsidR="00575E2F" w:rsidRDefault="00575E2F" w:rsidP="00575E2F">
      <w:pPr>
        <w:pStyle w:val="NoSpacing"/>
      </w:pPr>
    </w:p>
    <w:p w14:paraId="3A29B1B8" w14:textId="77777777" w:rsidR="00575E2F" w:rsidRDefault="00575E2F" w:rsidP="00575E2F">
      <w:pPr>
        <w:pStyle w:val="NoSpacing"/>
      </w:pPr>
      <w:r>
        <w:t>6 March 2019</w:t>
      </w:r>
    </w:p>
    <w:p w14:paraId="08D1F9E6" w14:textId="77777777" w:rsidR="006B2F86" w:rsidRPr="00E71FC3" w:rsidRDefault="00575E2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42177" w14:textId="77777777" w:rsidR="00575E2F" w:rsidRDefault="00575E2F" w:rsidP="00E71FC3">
      <w:pPr>
        <w:spacing w:after="0" w:line="240" w:lineRule="auto"/>
      </w:pPr>
      <w:r>
        <w:separator/>
      </w:r>
    </w:p>
  </w:endnote>
  <w:endnote w:type="continuationSeparator" w:id="0">
    <w:p w14:paraId="06102788" w14:textId="77777777" w:rsidR="00575E2F" w:rsidRDefault="00575E2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996A5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6CA38C" w14:textId="77777777" w:rsidR="00575E2F" w:rsidRDefault="00575E2F" w:rsidP="00E71FC3">
      <w:pPr>
        <w:spacing w:after="0" w:line="240" w:lineRule="auto"/>
      </w:pPr>
      <w:r>
        <w:separator/>
      </w:r>
    </w:p>
  </w:footnote>
  <w:footnote w:type="continuationSeparator" w:id="0">
    <w:p w14:paraId="74298C17" w14:textId="77777777" w:rsidR="00575E2F" w:rsidRDefault="00575E2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E2F"/>
    <w:rsid w:val="001A7C09"/>
    <w:rsid w:val="00575E2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E8055"/>
  <w15:chartTrackingRefBased/>
  <w15:docId w15:val="{E2735200-E62F-4019-869D-9F2F1E972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2019-03-08T22:19:00Z</dcterms:created>
  <dcterms:modified xsi:type="dcterms:W3CDTF">2019-03-08T22:20:00Z</dcterms:modified>
</cp:coreProperties>
</file>